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808" w:rsidRPr="00405BE6" w:rsidRDefault="00EB7808" w:rsidP="00B9193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bookmarkStart w:id="0" w:name="sub_171"/>
    </w:p>
    <w:p w:rsidR="00EB7808" w:rsidRDefault="00EB7808" w:rsidP="00FF5504">
      <w:pPr>
        <w:jc w:val="center"/>
        <w:rPr>
          <w:sz w:val="28"/>
          <w:szCs w:val="28"/>
        </w:rPr>
      </w:pPr>
    </w:p>
    <w:p w:rsidR="00EB7808" w:rsidRDefault="00EB7808" w:rsidP="00FF5504">
      <w:pPr>
        <w:jc w:val="center"/>
        <w:rPr>
          <w:sz w:val="28"/>
          <w:szCs w:val="28"/>
        </w:rPr>
      </w:pPr>
    </w:p>
    <w:p w:rsidR="00EB7808" w:rsidRPr="004976EC" w:rsidRDefault="00EB7808" w:rsidP="00FF5504">
      <w:pPr>
        <w:jc w:val="center"/>
        <w:rPr>
          <w:sz w:val="28"/>
          <w:szCs w:val="28"/>
        </w:rPr>
      </w:pPr>
      <w:r w:rsidRPr="004976EC">
        <w:rPr>
          <w:sz w:val="28"/>
          <w:szCs w:val="28"/>
        </w:rPr>
        <w:t>СОВЕТ МУНИЦИПАЛЬНОГО ОБРАЗОВАНИЯ</w:t>
      </w:r>
    </w:p>
    <w:p w:rsidR="00EB7808" w:rsidRPr="004976EC" w:rsidRDefault="00EB7808" w:rsidP="00FF5504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4976EC">
        <w:rPr>
          <w:sz w:val="28"/>
          <w:szCs w:val="28"/>
        </w:rPr>
        <w:t>СОКРУТОВСКИЙ СЕЛЬСОВЕТ</w:t>
      </w:r>
      <w:r>
        <w:rPr>
          <w:sz w:val="28"/>
          <w:szCs w:val="28"/>
        </w:rPr>
        <w:t>»</w:t>
      </w:r>
    </w:p>
    <w:p w:rsidR="00EB7808" w:rsidRDefault="00EB7808" w:rsidP="00FF5504">
      <w:pPr>
        <w:keepNext/>
        <w:jc w:val="center"/>
        <w:rPr>
          <w:b/>
          <w:color w:val="000000"/>
          <w:sz w:val="28"/>
          <w:szCs w:val="28"/>
        </w:rPr>
      </w:pPr>
      <w:r w:rsidRPr="004976EC">
        <w:rPr>
          <w:sz w:val="28"/>
          <w:szCs w:val="28"/>
        </w:rPr>
        <w:t>РЕШЕНИЕ</w:t>
      </w:r>
    </w:p>
    <w:p w:rsidR="00EB7808" w:rsidRDefault="00EB7808" w:rsidP="00FF5504">
      <w:pPr>
        <w:keepNext/>
        <w:spacing w:line="216" w:lineRule="auto"/>
        <w:rPr>
          <w:color w:val="000000"/>
          <w:sz w:val="28"/>
          <w:szCs w:val="28"/>
          <w:u w:val="single"/>
        </w:rPr>
      </w:pPr>
    </w:p>
    <w:p w:rsidR="00EB7808" w:rsidRDefault="00EB7808" w:rsidP="00FF5504">
      <w:pPr>
        <w:keepNext/>
        <w:spacing w:line="21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 01.11.2018 года                                                                                    №</w:t>
      </w:r>
      <w:r>
        <w:rPr>
          <w:color w:val="000000"/>
          <w:sz w:val="28"/>
          <w:szCs w:val="28"/>
        </w:rPr>
        <w:tab/>
        <w:t xml:space="preserve">15     </w:t>
      </w:r>
      <w:r>
        <w:rPr>
          <w:color w:val="000000"/>
          <w:sz w:val="28"/>
          <w:szCs w:val="28"/>
        </w:rPr>
        <w:tab/>
        <w:t xml:space="preserve">              </w:t>
      </w:r>
      <w:r>
        <w:rPr>
          <w:color w:val="000000"/>
          <w:sz w:val="28"/>
          <w:szCs w:val="28"/>
        </w:rPr>
        <w:tab/>
        <w:t xml:space="preserve"> </w:t>
      </w:r>
      <w:r>
        <w:rPr>
          <w:color w:val="000000"/>
          <w:sz w:val="28"/>
          <w:szCs w:val="28"/>
        </w:rPr>
        <w:tab/>
        <w:t xml:space="preserve">             </w:t>
      </w:r>
    </w:p>
    <w:p w:rsidR="00EB7808" w:rsidRDefault="00EB7808" w:rsidP="00FF5504">
      <w:pPr>
        <w:keepNext/>
        <w:spacing w:line="216" w:lineRule="auto"/>
        <w:rPr>
          <w:color w:val="000000"/>
          <w:szCs w:val="28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1.65pt;margin-top:3.5pt;width:309.1pt;height:117.45pt;z-index:251658240;mso-wrap-distance-left:9.05pt;mso-wrap-distance-right:9.05pt" strokecolor="white" strokeweight=".5pt">
            <v:fill color2="black"/>
            <v:stroke color2="black"/>
            <v:textbox style="mso-next-textbox:#_x0000_s1026" inset="7.45pt,3.85pt,7.45pt,3.85pt">
              <w:txbxContent>
                <w:p w:rsidR="00EB7808" w:rsidRPr="000B6936" w:rsidRDefault="00EB7808" w:rsidP="00FF5504">
                  <w:pPr>
                    <w:pStyle w:val="NormalWeb"/>
                    <w:spacing w:before="0" w:beforeAutospacing="0" w:after="0" w:afterAutospacing="0" w:line="273" w:lineRule="atLeast"/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Об утверждении «М</w:t>
                  </w:r>
                  <w:r w:rsidRPr="00FF5504">
                    <w:rPr>
                      <w:bCs/>
                      <w:sz w:val="28"/>
                      <w:szCs w:val="28"/>
                    </w:rPr>
                    <w:t xml:space="preserve">етодики расчета и методики распределения  межбюджетных трансфертов из бюджета муниципального образования «Сокрутовский сельсовет»  бюджету муниципального образования «Ахтубинский район» </w:t>
                  </w:r>
                </w:p>
                <w:p w:rsidR="00EB7808" w:rsidRDefault="00EB7808" w:rsidP="00FF5504"/>
              </w:txbxContent>
            </v:textbox>
          </v:shape>
        </w:pict>
      </w:r>
    </w:p>
    <w:p w:rsidR="00EB7808" w:rsidRDefault="00EB7808" w:rsidP="00FF5504">
      <w:pPr>
        <w:keepNext/>
        <w:widowControl w:val="0"/>
        <w:spacing w:line="216" w:lineRule="auto"/>
        <w:ind w:firstLine="709"/>
        <w:jc w:val="both"/>
        <w:rPr>
          <w:color w:val="000000"/>
          <w:sz w:val="26"/>
          <w:szCs w:val="26"/>
        </w:rPr>
      </w:pPr>
    </w:p>
    <w:p w:rsidR="00EB7808" w:rsidRDefault="00EB7808" w:rsidP="00FF5504">
      <w:pPr>
        <w:keepNext/>
        <w:widowControl w:val="0"/>
        <w:spacing w:line="216" w:lineRule="auto"/>
        <w:ind w:firstLine="709"/>
        <w:jc w:val="both"/>
        <w:rPr>
          <w:color w:val="000000"/>
          <w:sz w:val="28"/>
          <w:szCs w:val="28"/>
        </w:rPr>
      </w:pPr>
    </w:p>
    <w:p w:rsidR="00EB7808" w:rsidRDefault="00EB7808" w:rsidP="00FF5504">
      <w:pPr>
        <w:pStyle w:val="21"/>
        <w:spacing w:line="216" w:lineRule="auto"/>
      </w:pPr>
    </w:p>
    <w:p w:rsidR="00EB7808" w:rsidRDefault="00EB7808" w:rsidP="00FF5504">
      <w:pPr>
        <w:pStyle w:val="21"/>
        <w:spacing w:line="216" w:lineRule="auto"/>
      </w:pPr>
    </w:p>
    <w:p w:rsidR="00EB7808" w:rsidRDefault="00EB7808" w:rsidP="00FF5504">
      <w:pPr>
        <w:pStyle w:val="21"/>
        <w:rPr>
          <w:sz w:val="24"/>
          <w:szCs w:val="24"/>
        </w:rPr>
      </w:pPr>
    </w:p>
    <w:p w:rsidR="00EB7808" w:rsidRDefault="00EB7808" w:rsidP="00FF5504">
      <w:pPr>
        <w:pStyle w:val="21"/>
      </w:pPr>
    </w:p>
    <w:p w:rsidR="00EB7808" w:rsidRDefault="00EB7808" w:rsidP="00FF5504">
      <w:pPr>
        <w:pStyle w:val="21"/>
      </w:pPr>
    </w:p>
    <w:p w:rsidR="00EB7808" w:rsidRDefault="00EB7808" w:rsidP="00FF5504">
      <w:pPr>
        <w:pStyle w:val="21"/>
      </w:pPr>
    </w:p>
    <w:p w:rsidR="00EB7808" w:rsidRDefault="00EB7808" w:rsidP="00FF5504">
      <w:pPr>
        <w:pStyle w:val="21"/>
      </w:pPr>
    </w:p>
    <w:p w:rsidR="00EB7808" w:rsidRDefault="00EB7808" w:rsidP="00FF5504">
      <w:pPr>
        <w:pStyle w:val="NormalWeb"/>
        <w:numPr>
          <w:ilvl w:val="0"/>
          <w:numId w:val="2"/>
        </w:numPr>
        <w:spacing w:before="0" w:beforeAutospacing="0" w:after="0" w:afterAutospacing="0" w:line="273" w:lineRule="atLeast"/>
        <w:jc w:val="both"/>
        <w:rPr>
          <w:sz w:val="28"/>
          <w:szCs w:val="28"/>
        </w:rPr>
      </w:pPr>
      <w:r w:rsidRPr="0094208B">
        <w:rPr>
          <w:sz w:val="28"/>
          <w:szCs w:val="28"/>
        </w:rPr>
        <w:t>В соответствии со ст. 142.3 и ст.142.5 Бюджетного</w:t>
      </w:r>
      <w:r>
        <w:rPr>
          <w:sz w:val="28"/>
          <w:szCs w:val="28"/>
        </w:rPr>
        <w:t xml:space="preserve"> </w:t>
      </w:r>
      <w:r w:rsidRPr="0094208B">
        <w:rPr>
          <w:sz w:val="28"/>
          <w:szCs w:val="28"/>
        </w:rPr>
        <w:t>кодекса Российской Федерации и п.4 ст.15 Федерального закона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Совет МО «Сокрутовский сельсовет»</w:t>
      </w:r>
    </w:p>
    <w:bookmarkEnd w:id="0"/>
    <w:p w:rsidR="00EB7808" w:rsidRPr="007279E7" w:rsidRDefault="00EB7808" w:rsidP="007279E7">
      <w:pPr>
        <w:pStyle w:val="NormalWeb"/>
        <w:numPr>
          <w:ilvl w:val="0"/>
          <w:numId w:val="2"/>
        </w:numPr>
        <w:spacing w:before="0" w:beforeAutospacing="0" w:after="0" w:afterAutospacing="0" w:line="273" w:lineRule="atLeast"/>
        <w:jc w:val="both"/>
        <w:rPr>
          <w:sz w:val="28"/>
          <w:szCs w:val="28"/>
        </w:rPr>
      </w:pPr>
    </w:p>
    <w:p w:rsidR="00EB7808" w:rsidRDefault="00EB7808" w:rsidP="00B54644">
      <w:pPr>
        <w:pStyle w:val="NormalWeb"/>
        <w:spacing w:before="0" w:beforeAutospacing="0" w:after="0" w:afterAutospacing="0" w:line="273" w:lineRule="atLeast"/>
        <w:ind w:firstLine="900"/>
        <w:jc w:val="both"/>
        <w:rPr>
          <w:sz w:val="28"/>
          <w:szCs w:val="28"/>
        </w:rPr>
      </w:pPr>
    </w:p>
    <w:p w:rsidR="00EB7808" w:rsidRDefault="00EB7808" w:rsidP="00B54644">
      <w:pPr>
        <w:pStyle w:val="NormalWeb"/>
        <w:spacing w:before="0" w:beforeAutospacing="0" w:after="0" w:afterAutospacing="0" w:line="273" w:lineRule="atLeas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B7808" w:rsidRDefault="00EB7808" w:rsidP="00B54644">
      <w:pPr>
        <w:pStyle w:val="NormalWeb"/>
        <w:numPr>
          <w:ilvl w:val="0"/>
          <w:numId w:val="1"/>
        </w:numPr>
        <w:spacing w:before="0" w:beforeAutospacing="0" w:after="0" w:afterAutospacing="0" w:line="273" w:lineRule="atLeast"/>
        <w:ind w:left="0" w:firstLine="896"/>
        <w:jc w:val="both"/>
        <w:rPr>
          <w:sz w:val="28"/>
          <w:szCs w:val="28"/>
        </w:rPr>
      </w:pPr>
      <w:r>
        <w:rPr>
          <w:sz w:val="28"/>
          <w:szCs w:val="28"/>
        </w:rPr>
        <w:t>Утвердить методику</w:t>
      </w:r>
      <w:r w:rsidRPr="001B2E2C">
        <w:rPr>
          <w:sz w:val="28"/>
          <w:szCs w:val="28"/>
        </w:rPr>
        <w:t xml:space="preserve"> расчета межбюджетных трансфертов бюджета МО «Сокрутовский сельсовет»  бюджету МО «Ахтубинский район».</w:t>
      </w:r>
    </w:p>
    <w:p w:rsidR="00EB7808" w:rsidRPr="001B2E2C" w:rsidRDefault="00EB7808" w:rsidP="00B54644">
      <w:pPr>
        <w:pStyle w:val="NormalWeb"/>
        <w:numPr>
          <w:ilvl w:val="0"/>
          <w:numId w:val="1"/>
        </w:numPr>
        <w:spacing w:before="0" w:beforeAutospacing="0" w:after="0" w:afterAutospacing="0" w:line="273" w:lineRule="atLeast"/>
        <w:ind w:left="0" w:firstLine="896"/>
        <w:jc w:val="both"/>
        <w:rPr>
          <w:sz w:val="28"/>
          <w:szCs w:val="28"/>
        </w:rPr>
      </w:pPr>
      <w:r>
        <w:rPr>
          <w:sz w:val="28"/>
          <w:szCs w:val="28"/>
        </w:rPr>
        <w:t>Утвердить методику</w:t>
      </w:r>
      <w:r w:rsidRPr="001B2E2C">
        <w:rPr>
          <w:sz w:val="28"/>
          <w:szCs w:val="28"/>
        </w:rPr>
        <w:t xml:space="preserve"> распределения межбюджетных трансфертов из бюджета МО «Сокрутовский сельсовет»  бюджету МО «Ахтубинский район».</w:t>
      </w:r>
    </w:p>
    <w:p w:rsidR="00EB7808" w:rsidRDefault="00EB7808" w:rsidP="00B54644">
      <w:pPr>
        <w:pStyle w:val="NormalWeb"/>
        <w:spacing w:before="0" w:beforeAutospacing="0" w:after="0" w:afterAutospacing="0" w:line="27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Настоящее Постановление вступает в силу с момента подписания и распространяет свое действие на отношения, возникшие с 1 января 2019 года.</w:t>
      </w:r>
    </w:p>
    <w:p w:rsidR="00EB7808" w:rsidRDefault="00EB7808" w:rsidP="00B54644">
      <w:pPr>
        <w:pStyle w:val="NormalWeb"/>
        <w:spacing w:line="27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    </w:t>
      </w:r>
    </w:p>
    <w:p w:rsidR="00EB7808" w:rsidRDefault="00EB7808" w:rsidP="00FF550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EB7808" w:rsidRDefault="00EB7808" w:rsidP="00FF550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МО «Сокрутовский сельсовет»</w:t>
      </w:r>
      <w:r w:rsidRPr="00FF55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</w:t>
      </w:r>
      <w:r w:rsidRPr="00FF5504">
        <w:rPr>
          <w:sz w:val="28"/>
          <w:szCs w:val="28"/>
        </w:rPr>
        <w:t>О. Ю. Бакунцева</w:t>
      </w:r>
      <w:r w:rsidRPr="00FF5504">
        <w:rPr>
          <w:sz w:val="22"/>
          <w:szCs w:val="22"/>
        </w:rPr>
        <w:t>   </w:t>
      </w:r>
    </w:p>
    <w:p w:rsidR="00EB7808" w:rsidRDefault="00EB7808" w:rsidP="00FF550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7808" w:rsidRDefault="00EB7808" w:rsidP="00FF550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F5504">
        <w:rPr>
          <w:sz w:val="28"/>
          <w:szCs w:val="28"/>
        </w:rPr>
        <w:t>Глава администрации</w:t>
      </w:r>
    </w:p>
    <w:p w:rsidR="00EB7808" w:rsidRPr="00FF5504" w:rsidRDefault="00EB7808" w:rsidP="00FF550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F5504">
        <w:rPr>
          <w:sz w:val="28"/>
          <w:szCs w:val="28"/>
        </w:rPr>
        <w:t>МО «Сокрутовский сельсовет»</w:t>
      </w:r>
      <w:r w:rsidRPr="00FF5504">
        <w:rPr>
          <w:sz w:val="28"/>
          <w:szCs w:val="28"/>
        </w:rPr>
        <w:tab/>
        <w:t xml:space="preserve">                                  </w:t>
      </w:r>
      <w:r>
        <w:rPr>
          <w:sz w:val="28"/>
          <w:szCs w:val="28"/>
        </w:rPr>
        <w:t xml:space="preserve">           </w:t>
      </w:r>
      <w:r w:rsidRPr="00FF5504">
        <w:rPr>
          <w:sz w:val="28"/>
          <w:szCs w:val="28"/>
        </w:rPr>
        <w:t xml:space="preserve">  О. Ю. Бакунцева</w:t>
      </w:r>
      <w:r w:rsidRPr="00FF5504">
        <w:rPr>
          <w:sz w:val="22"/>
          <w:szCs w:val="22"/>
        </w:rPr>
        <w:t>   </w:t>
      </w:r>
    </w:p>
    <w:p w:rsidR="00EB7808" w:rsidRDefault="00EB7808" w:rsidP="00B54644">
      <w:pPr>
        <w:pStyle w:val="NormalWeb"/>
        <w:spacing w:line="273" w:lineRule="atLeast"/>
        <w:rPr>
          <w:sz w:val="22"/>
          <w:szCs w:val="22"/>
        </w:rPr>
      </w:pPr>
    </w:p>
    <w:p w:rsidR="00EB7808" w:rsidRDefault="00EB7808" w:rsidP="00B54644">
      <w:pPr>
        <w:pStyle w:val="NormalWeb"/>
        <w:spacing w:line="273" w:lineRule="atLeast"/>
        <w:rPr>
          <w:sz w:val="22"/>
          <w:szCs w:val="22"/>
        </w:rPr>
      </w:pPr>
    </w:p>
    <w:p w:rsidR="00EB7808" w:rsidRDefault="00EB7808" w:rsidP="00B54644">
      <w:pPr>
        <w:pStyle w:val="NormalWeb"/>
        <w:spacing w:line="273" w:lineRule="atLeast"/>
        <w:rPr>
          <w:sz w:val="22"/>
          <w:szCs w:val="22"/>
        </w:rPr>
      </w:pPr>
    </w:p>
    <w:p w:rsidR="00EB7808" w:rsidRDefault="00EB7808" w:rsidP="002F62EE">
      <w:pPr>
        <w:pStyle w:val="NormalWeb"/>
        <w:spacing w:before="0" w:beforeAutospacing="0" w:after="0" w:afterAutospacing="0" w:line="273" w:lineRule="atLeast"/>
        <w:ind w:left="5640" w:hanging="120"/>
        <w:jc w:val="right"/>
        <w:rPr>
          <w:sz w:val="28"/>
          <w:szCs w:val="28"/>
        </w:rPr>
      </w:pPr>
    </w:p>
    <w:p w:rsidR="00EB7808" w:rsidRDefault="00EB7808" w:rsidP="002F62EE">
      <w:pPr>
        <w:pStyle w:val="NormalWeb"/>
        <w:spacing w:before="0" w:beforeAutospacing="0" w:after="0" w:afterAutospacing="0" w:line="273" w:lineRule="atLeast"/>
        <w:ind w:left="5640" w:hanging="120"/>
        <w:jc w:val="right"/>
        <w:rPr>
          <w:sz w:val="28"/>
          <w:szCs w:val="28"/>
        </w:rPr>
      </w:pPr>
    </w:p>
    <w:p w:rsidR="00EB7808" w:rsidRPr="002F62EE" w:rsidRDefault="00EB7808" w:rsidP="007279E7">
      <w:pPr>
        <w:pStyle w:val="NormalWeb"/>
        <w:spacing w:before="0" w:beforeAutospacing="0" w:after="0" w:afterAutospacing="0" w:line="273" w:lineRule="atLeast"/>
        <w:ind w:left="5640" w:hanging="120"/>
        <w:jc w:val="right"/>
        <w:rPr>
          <w:sz w:val="28"/>
          <w:szCs w:val="28"/>
        </w:rPr>
      </w:pPr>
      <w:r w:rsidRPr="002F62EE">
        <w:rPr>
          <w:sz w:val="28"/>
          <w:szCs w:val="28"/>
        </w:rPr>
        <w:t> Утвержден</w:t>
      </w:r>
      <w:r>
        <w:rPr>
          <w:sz w:val="28"/>
          <w:szCs w:val="28"/>
        </w:rPr>
        <w:t>а Советом</w:t>
      </w:r>
    </w:p>
    <w:p w:rsidR="00EB7808" w:rsidRPr="002F62EE" w:rsidRDefault="00EB7808" w:rsidP="002F62EE">
      <w:pPr>
        <w:pStyle w:val="NormalWeb"/>
        <w:spacing w:before="0" w:beforeAutospacing="0" w:after="0" w:afterAutospacing="0" w:line="273" w:lineRule="atLeast"/>
        <w:ind w:left="5640" w:hanging="120"/>
        <w:jc w:val="right"/>
        <w:rPr>
          <w:sz w:val="28"/>
          <w:szCs w:val="28"/>
        </w:rPr>
      </w:pPr>
      <w:r w:rsidRPr="002F62EE">
        <w:rPr>
          <w:sz w:val="28"/>
          <w:szCs w:val="28"/>
        </w:rPr>
        <w:t>МО «</w:t>
      </w:r>
      <w:r>
        <w:rPr>
          <w:sz w:val="28"/>
          <w:szCs w:val="28"/>
        </w:rPr>
        <w:t>Сокрутовский сельсовет</w:t>
      </w:r>
      <w:r w:rsidRPr="002F62EE">
        <w:rPr>
          <w:sz w:val="28"/>
          <w:szCs w:val="28"/>
        </w:rPr>
        <w:t>»</w:t>
      </w:r>
      <w:r>
        <w:rPr>
          <w:sz w:val="28"/>
          <w:szCs w:val="28"/>
        </w:rPr>
        <w:t xml:space="preserve">                                                                                       от 01.11.2018 </w:t>
      </w:r>
      <w:r w:rsidRPr="002F62EE">
        <w:rPr>
          <w:sz w:val="28"/>
          <w:szCs w:val="28"/>
        </w:rPr>
        <w:t xml:space="preserve">№ </w:t>
      </w:r>
      <w:r>
        <w:rPr>
          <w:sz w:val="28"/>
          <w:szCs w:val="28"/>
        </w:rPr>
        <w:t>15</w:t>
      </w:r>
      <w:r w:rsidRPr="002F62EE">
        <w:rPr>
          <w:sz w:val="28"/>
          <w:szCs w:val="28"/>
        </w:rPr>
        <w:t xml:space="preserve">                                                                                                                                           </w:t>
      </w:r>
    </w:p>
    <w:p w:rsidR="00EB7808" w:rsidRPr="002F62EE" w:rsidRDefault="00EB7808" w:rsidP="00B54644">
      <w:pPr>
        <w:pStyle w:val="NormalWeb"/>
        <w:spacing w:line="273" w:lineRule="atLeast"/>
        <w:rPr>
          <w:color w:val="555555"/>
          <w:sz w:val="28"/>
          <w:szCs w:val="28"/>
        </w:rPr>
      </w:pPr>
      <w:r w:rsidRPr="002F62EE">
        <w:rPr>
          <w:color w:val="555555"/>
          <w:sz w:val="28"/>
          <w:szCs w:val="28"/>
        </w:rPr>
        <w:t>   </w:t>
      </w:r>
    </w:p>
    <w:p w:rsidR="00EB7808" w:rsidRPr="002F62EE" w:rsidRDefault="00EB7808" w:rsidP="00644CFF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2F62EE">
        <w:rPr>
          <w:b/>
          <w:color w:val="000000"/>
          <w:sz w:val="28"/>
          <w:szCs w:val="28"/>
        </w:rPr>
        <w:t>Методика расчета межбюджетных трансфертов</w:t>
      </w:r>
    </w:p>
    <w:p w:rsidR="00EB7808" w:rsidRPr="002F62EE" w:rsidRDefault="00EB7808" w:rsidP="00644CFF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из бюджета муниципального образования «Сокрутовский сельсовет»  бюджету муниципального образования «Ахтубинский район»</w:t>
      </w:r>
    </w:p>
    <w:p w:rsidR="00EB7808" w:rsidRPr="002F62EE" w:rsidRDefault="00EB7808" w:rsidP="00B5464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B7808" w:rsidRPr="002F62EE" w:rsidRDefault="00EB7808" w:rsidP="001B2E2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>1.Межбюджетные трансферты по передаче полномочий по внешнему финансовому контролю,</w:t>
      </w:r>
      <w:r>
        <w:rPr>
          <w:color w:val="000000"/>
          <w:sz w:val="28"/>
          <w:szCs w:val="28"/>
        </w:rPr>
        <w:t xml:space="preserve"> по вопросам участия в предупреждении и ликвидации последствий ЧС в границах поселений, утверждения генеральных планов поселений, организация и осуществление мероприятий по ГО, по вопросам создания, содержания организации деятельности аварийно-спасательных служб </w:t>
      </w:r>
      <w:r w:rsidRPr="002F62EE">
        <w:rPr>
          <w:color w:val="000000"/>
          <w:sz w:val="28"/>
          <w:szCs w:val="28"/>
        </w:rPr>
        <w:t xml:space="preserve">(далее – трансферты) предоставляются </w:t>
      </w:r>
      <w:r>
        <w:rPr>
          <w:color w:val="000000"/>
          <w:sz w:val="28"/>
          <w:szCs w:val="28"/>
        </w:rPr>
        <w:t>муниципальному образованию «Ахтубинский район»</w:t>
      </w:r>
      <w:r w:rsidRPr="002F62EE">
        <w:rPr>
          <w:color w:val="000000"/>
          <w:sz w:val="28"/>
          <w:szCs w:val="28"/>
        </w:rPr>
        <w:t xml:space="preserve"> на покрытие затрат, связанных с выполнением полномочий местного значения </w:t>
      </w:r>
      <w:r>
        <w:rPr>
          <w:color w:val="000000"/>
          <w:sz w:val="28"/>
          <w:szCs w:val="28"/>
        </w:rPr>
        <w:t>муниципального образования «Сокрутовский сельсовет»</w:t>
      </w:r>
      <w:r w:rsidRPr="002F62EE">
        <w:rPr>
          <w:color w:val="000000"/>
          <w:sz w:val="28"/>
          <w:szCs w:val="28"/>
        </w:rPr>
        <w:t xml:space="preserve"> (на оплату труда, услуги по содержанию имущества, увеличение стоимости основных средств и материальных запасов).</w:t>
      </w:r>
    </w:p>
    <w:p w:rsidR="00EB7808" w:rsidRPr="002F62EE" w:rsidRDefault="00EB7808" w:rsidP="00B5464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B7808" w:rsidRPr="002F62EE" w:rsidRDefault="00EB7808" w:rsidP="001B2E2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 xml:space="preserve">2. Трансферты имеют строго целевое назначение и расходуются администрацией </w:t>
      </w:r>
      <w:r>
        <w:rPr>
          <w:color w:val="000000"/>
          <w:sz w:val="28"/>
          <w:szCs w:val="28"/>
        </w:rPr>
        <w:t>МО «Ахтубинский район»</w:t>
      </w:r>
      <w:r w:rsidRPr="002F62EE">
        <w:rPr>
          <w:color w:val="000000"/>
          <w:sz w:val="28"/>
          <w:szCs w:val="28"/>
        </w:rPr>
        <w:t xml:space="preserve"> на цели, указанные в пункте 1 настоящей методики.</w:t>
      </w:r>
    </w:p>
    <w:p w:rsidR="00EB7808" w:rsidRPr="002F62EE" w:rsidRDefault="00EB7808" w:rsidP="00B5464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B7808" w:rsidRPr="002F62EE" w:rsidRDefault="00EB7808" w:rsidP="001B2E2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>3.Размер трансфертов сельского поселения району определяется по формуле:</w:t>
      </w:r>
    </w:p>
    <w:p w:rsidR="00EB7808" w:rsidRDefault="00EB7808" w:rsidP="009A08FE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EB7808" w:rsidRDefault="00EB7808" w:rsidP="009A08FE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A08FE">
        <w:rPr>
          <w:rFonts w:ascii="Times New Roman" w:hAnsi="Times New Roman"/>
          <w:sz w:val="28"/>
          <w:szCs w:val="28"/>
        </w:rPr>
        <w:t>S пп = ( Б гфкб/Н)* Н1 х К, где:</w:t>
      </w:r>
    </w:p>
    <w:p w:rsidR="00EB7808" w:rsidRPr="009A08FE" w:rsidRDefault="00EB7808" w:rsidP="009A08FE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B7808" w:rsidRPr="009A08FE" w:rsidRDefault="00EB7808" w:rsidP="009A08FE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9A08FE">
        <w:rPr>
          <w:rFonts w:ascii="Times New Roman" w:hAnsi="Times New Roman"/>
          <w:sz w:val="28"/>
          <w:szCs w:val="28"/>
        </w:rPr>
        <w:t>Бгфкб – годовое финансирование мероприятий по консолидированному бюджету;</w:t>
      </w:r>
    </w:p>
    <w:p w:rsidR="00EB7808" w:rsidRPr="009A08FE" w:rsidRDefault="00EB7808" w:rsidP="009A08FE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9A08FE">
        <w:rPr>
          <w:rFonts w:ascii="Times New Roman" w:hAnsi="Times New Roman"/>
          <w:sz w:val="28"/>
          <w:szCs w:val="28"/>
        </w:rPr>
        <w:t>Н – численность постоянно проживающего населения в муниципальном районе;</w:t>
      </w:r>
    </w:p>
    <w:p w:rsidR="00EB7808" w:rsidRPr="009A08FE" w:rsidRDefault="00EB7808" w:rsidP="009A08FE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9A08FE">
        <w:rPr>
          <w:rFonts w:ascii="Times New Roman" w:hAnsi="Times New Roman"/>
          <w:sz w:val="28"/>
          <w:szCs w:val="28"/>
        </w:rPr>
        <w:t>Н1 – численность постоянно проживающего населения в муниципальном поселении;</w:t>
      </w:r>
    </w:p>
    <w:p w:rsidR="00EB7808" w:rsidRPr="009A08FE" w:rsidRDefault="00EB7808" w:rsidP="009A08FE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9A08FE">
        <w:rPr>
          <w:rFonts w:ascii="Times New Roman" w:hAnsi="Times New Roman"/>
          <w:sz w:val="28"/>
          <w:szCs w:val="28"/>
        </w:rPr>
        <w:t>К – коэффициент, применяемый при частичной передаче полномочий сопоставимо к полному исполнению</w:t>
      </w:r>
    </w:p>
    <w:p w:rsidR="00EB7808" w:rsidRPr="002F62EE" w:rsidRDefault="00EB7808" w:rsidP="00B5464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B7808" w:rsidRPr="002F62EE" w:rsidRDefault="00EB7808" w:rsidP="001B2E2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>4.При расчете межбюджетных трансфертов сумма округляется до целого числа.</w:t>
      </w:r>
    </w:p>
    <w:p w:rsidR="00EB7808" w:rsidRDefault="00EB7808" w:rsidP="00B5464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B7808" w:rsidRDefault="00EB7808" w:rsidP="00B5464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Верно:</w:t>
      </w:r>
    </w:p>
    <w:p w:rsidR="00EB7808" w:rsidRDefault="00EB7808" w:rsidP="00B5464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B7808" w:rsidRDefault="00EB7808" w:rsidP="00B5464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B7808" w:rsidRDefault="00EB7808" w:rsidP="00B5464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B7808" w:rsidRDefault="00EB7808" w:rsidP="00B54644">
      <w:pPr>
        <w:pStyle w:val="NormalWeb"/>
        <w:spacing w:before="0" w:beforeAutospacing="0" w:after="0" w:afterAutospacing="0" w:line="273" w:lineRule="atLeast"/>
        <w:ind w:left="5640" w:hanging="120"/>
        <w:jc w:val="right"/>
        <w:rPr>
          <w:sz w:val="28"/>
          <w:szCs w:val="28"/>
        </w:rPr>
      </w:pPr>
    </w:p>
    <w:p w:rsidR="00EB7808" w:rsidRPr="002F62EE" w:rsidRDefault="00EB7808" w:rsidP="007279E7">
      <w:pPr>
        <w:pStyle w:val="NormalWeb"/>
        <w:spacing w:before="0" w:beforeAutospacing="0" w:after="0" w:afterAutospacing="0" w:line="273" w:lineRule="atLeast"/>
        <w:ind w:left="5640" w:hanging="12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Утверждена Советом</w:t>
      </w:r>
    </w:p>
    <w:p w:rsidR="00EB7808" w:rsidRPr="002F62EE" w:rsidRDefault="00EB7808" w:rsidP="00FF5504">
      <w:pPr>
        <w:pStyle w:val="NormalWeb"/>
        <w:spacing w:before="0" w:beforeAutospacing="0" w:after="0" w:afterAutospacing="0" w:line="273" w:lineRule="atLeast"/>
        <w:ind w:left="5640" w:hanging="120"/>
        <w:jc w:val="right"/>
        <w:rPr>
          <w:sz w:val="28"/>
          <w:szCs w:val="28"/>
        </w:rPr>
      </w:pPr>
      <w:r w:rsidRPr="002F62EE">
        <w:rPr>
          <w:sz w:val="28"/>
          <w:szCs w:val="28"/>
        </w:rPr>
        <w:t>МО «</w:t>
      </w:r>
      <w:r>
        <w:rPr>
          <w:sz w:val="28"/>
          <w:szCs w:val="28"/>
        </w:rPr>
        <w:t>Сокрутовский сельсовет</w:t>
      </w:r>
      <w:r w:rsidRPr="002F62EE">
        <w:rPr>
          <w:sz w:val="28"/>
          <w:szCs w:val="28"/>
        </w:rPr>
        <w:t>»</w:t>
      </w:r>
      <w:r>
        <w:rPr>
          <w:sz w:val="28"/>
          <w:szCs w:val="28"/>
        </w:rPr>
        <w:t xml:space="preserve">                                                                                       от 01.11.2018 </w:t>
      </w:r>
      <w:r w:rsidRPr="002F62EE">
        <w:rPr>
          <w:sz w:val="28"/>
          <w:szCs w:val="28"/>
        </w:rPr>
        <w:t xml:space="preserve">№ </w:t>
      </w:r>
      <w:r>
        <w:rPr>
          <w:sz w:val="28"/>
          <w:szCs w:val="28"/>
        </w:rPr>
        <w:t>15</w:t>
      </w:r>
      <w:r w:rsidRPr="002F62EE">
        <w:rPr>
          <w:sz w:val="28"/>
          <w:szCs w:val="28"/>
        </w:rPr>
        <w:t xml:space="preserve">                                                                                                                                           </w:t>
      </w:r>
    </w:p>
    <w:p w:rsidR="00EB7808" w:rsidRDefault="00EB7808" w:rsidP="00B54644">
      <w:pPr>
        <w:shd w:val="clear" w:color="auto" w:fill="FFFFFF"/>
        <w:spacing w:before="150" w:after="150"/>
        <w:jc w:val="center"/>
        <w:rPr>
          <w:color w:val="000000"/>
          <w:sz w:val="22"/>
          <w:szCs w:val="22"/>
        </w:rPr>
      </w:pPr>
    </w:p>
    <w:p w:rsidR="00EB7808" w:rsidRPr="002F62EE" w:rsidRDefault="00EB7808" w:rsidP="00B54644">
      <w:pPr>
        <w:shd w:val="clear" w:color="auto" w:fill="FFFFFF"/>
        <w:jc w:val="center"/>
        <w:rPr>
          <w:color w:val="000000"/>
          <w:sz w:val="28"/>
          <w:szCs w:val="28"/>
        </w:rPr>
      </w:pPr>
      <w:r w:rsidRPr="002F62EE">
        <w:rPr>
          <w:b/>
          <w:bCs/>
          <w:color w:val="000000"/>
          <w:sz w:val="28"/>
          <w:szCs w:val="28"/>
        </w:rPr>
        <w:t>Порядок</w:t>
      </w:r>
    </w:p>
    <w:p w:rsidR="00EB7808" w:rsidRDefault="00EB7808" w:rsidP="00B54644">
      <w:pPr>
        <w:shd w:val="clear" w:color="auto" w:fill="FFFFFF"/>
        <w:jc w:val="center"/>
        <w:rPr>
          <w:color w:val="000000"/>
          <w:sz w:val="22"/>
          <w:szCs w:val="22"/>
        </w:rPr>
      </w:pPr>
      <w:r w:rsidRPr="002F62EE">
        <w:rPr>
          <w:b/>
          <w:bCs/>
          <w:color w:val="000000"/>
          <w:sz w:val="28"/>
          <w:szCs w:val="28"/>
        </w:rPr>
        <w:t>предоставления межбюджетных трансфертов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бюджета муниципального образования «Сокрутовский сельсовет»  бюджету муниципального образования «Ахтубинский район»</w:t>
      </w:r>
    </w:p>
    <w:p w:rsidR="00EB7808" w:rsidRPr="002F62EE" w:rsidRDefault="00EB7808" w:rsidP="001B2E2C">
      <w:pPr>
        <w:shd w:val="clear" w:color="auto" w:fill="FFFFFF"/>
        <w:spacing w:before="150" w:after="150"/>
        <w:jc w:val="center"/>
        <w:rPr>
          <w:color w:val="000000"/>
          <w:sz w:val="28"/>
          <w:szCs w:val="28"/>
        </w:rPr>
      </w:pPr>
      <w:r w:rsidRPr="002F62EE">
        <w:rPr>
          <w:b/>
          <w:bCs/>
          <w:color w:val="000000"/>
          <w:sz w:val="28"/>
          <w:szCs w:val="28"/>
        </w:rPr>
        <w:t>1. Общие положения</w:t>
      </w:r>
    </w:p>
    <w:p w:rsidR="00EB7808" w:rsidRPr="002F62EE" w:rsidRDefault="00EB7808" w:rsidP="001B2E2C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 xml:space="preserve">1.1. Настоящий Порядок определяет основания и условия предоставления межбюджетных трансфертов из бюджета </w:t>
      </w:r>
      <w:r>
        <w:rPr>
          <w:color w:val="000000"/>
          <w:sz w:val="28"/>
          <w:szCs w:val="28"/>
        </w:rPr>
        <w:t>МО «Сокрутовский сельсовет»</w:t>
      </w:r>
      <w:r w:rsidRPr="002F62EE">
        <w:rPr>
          <w:color w:val="000000"/>
          <w:sz w:val="28"/>
          <w:szCs w:val="28"/>
        </w:rPr>
        <w:t xml:space="preserve"> бюджету </w:t>
      </w:r>
      <w:r>
        <w:rPr>
          <w:color w:val="000000"/>
          <w:sz w:val="28"/>
          <w:szCs w:val="28"/>
        </w:rPr>
        <w:t>МО «Ахтубинский район»</w:t>
      </w:r>
      <w:r w:rsidRPr="002F62EE">
        <w:rPr>
          <w:color w:val="000000"/>
          <w:sz w:val="28"/>
          <w:szCs w:val="28"/>
        </w:rPr>
        <w:t>, а также осуществления контроля над расходованием данных средств.</w:t>
      </w:r>
    </w:p>
    <w:p w:rsidR="00EB7808" w:rsidRPr="002F62EE" w:rsidRDefault="00EB7808" w:rsidP="001B2E2C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 xml:space="preserve">1.2. Межбюджетные трансферты предусматриваются в составе бюджета </w:t>
      </w:r>
      <w:r>
        <w:rPr>
          <w:color w:val="000000"/>
          <w:sz w:val="28"/>
          <w:szCs w:val="28"/>
        </w:rPr>
        <w:t>МО «Сокрутовский сельсовет»</w:t>
      </w:r>
      <w:r w:rsidRPr="002F62EE">
        <w:rPr>
          <w:color w:val="000000"/>
          <w:sz w:val="28"/>
          <w:szCs w:val="28"/>
        </w:rPr>
        <w:t xml:space="preserve"> в целях передачи органам </w:t>
      </w:r>
      <w:r>
        <w:rPr>
          <w:color w:val="000000"/>
          <w:sz w:val="28"/>
          <w:szCs w:val="28"/>
        </w:rPr>
        <w:t xml:space="preserve">МО «Ахтубинский район» </w:t>
      </w:r>
      <w:r w:rsidRPr="002F62EE">
        <w:rPr>
          <w:color w:val="000000"/>
          <w:sz w:val="28"/>
          <w:szCs w:val="28"/>
        </w:rPr>
        <w:t>осуществления части полномочий по вопросам местного значения.</w:t>
      </w:r>
    </w:p>
    <w:p w:rsidR="00EB7808" w:rsidRPr="002F62EE" w:rsidRDefault="00EB7808" w:rsidP="001B2E2C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>1.3. Понятия и термины, используемые в настоящем Положении, применяются в значениях, определенных Бюджетным кодексом Российской Федерации.</w:t>
      </w:r>
    </w:p>
    <w:p w:rsidR="00EB7808" w:rsidRPr="002F62EE" w:rsidRDefault="00EB7808" w:rsidP="001B2E2C">
      <w:pPr>
        <w:shd w:val="clear" w:color="auto" w:fill="FFFFFF"/>
        <w:spacing w:before="150" w:after="150"/>
        <w:jc w:val="center"/>
        <w:rPr>
          <w:color w:val="000000"/>
          <w:sz w:val="28"/>
          <w:szCs w:val="28"/>
        </w:rPr>
      </w:pPr>
      <w:r w:rsidRPr="002F62EE">
        <w:rPr>
          <w:b/>
          <w:bCs/>
          <w:color w:val="000000"/>
          <w:sz w:val="28"/>
          <w:szCs w:val="28"/>
        </w:rPr>
        <w:t>2. Порядок и условия предоставления иных межбюджетных трансфертов</w:t>
      </w:r>
    </w:p>
    <w:p w:rsidR="00EB7808" w:rsidRPr="002F62EE" w:rsidRDefault="00EB7808" w:rsidP="001B2E2C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 xml:space="preserve">2.1. Основаниями предоставления иных межбюджетных трансфертов из бюджета </w:t>
      </w:r>
      <w:r>
        <w:rPr>
          <w:color w:val="000000"/>
          <w:sz w:val="28"/>
          <w:szCs w:val="28"/>
        </w:rPr>
        <w:t>МО «Сокрутовский сельсовет»</w:t>
      </w:r>
      <w:r w:rsidRPr="002F62EE">
        <w:rPr>
          <w:color w:val="000000"/>
          <w:sz w:val="28"/>
          <w:szCs w:val="28"/>
        </w:rPr>
        <w:t xml:space="preserve"> бюджету </w:t>
      </w:r>
      <w:r>
        <w:rPr>
          <w:color w:val="000000"/>
          <w:sz w:val="28"/>
          <w:szCs w:val="28"/>
        </w:rPr>
        <w:t xml:space="preserve">МО «Ахтубинский район» </w:t>
      </w:r>
      <w:r w:rsidRPr="002F62EE">
        <w:rPr>
          <w:color w:val="000000"/>
          <w:sz w:val="28"/>
          <w:szCs w:val="28"/>
        </w:rPr>
        <w:t>являются:</w:t>
      </w:r>
    </w:p>
    <w:p w:rsidR="00EB7808" w:rsidRPr="002F62EE" w:rsidRDefault="00EB7808" w:rsidP="001B2E2C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 xml:space="preserve">2.1.1. принятие соответствующего решения сельского Совета </w:t>
      </w:r>
      <w:r>
        <w:rPr>
          <w:color w:val="000000"/>
          <w:sz w:val="28"/>
          <w:szCs w:val="28"/>
        </w:rPr>
        <w:t>МО «Сокрутовский сельсовет»</w:t>
      </w:r>
      <w:r w:rsidRPr="002F62EE">
        <w:rPr>
          <w:color w:val="000000"/>
          <w:sz w:val="28"/>
          <w:szCs w:val="28"/>
        </w:rPr>
        <w:t xml:space="preserve"> о передаче и принятии части полномочий;</w:t>
      </w:r>
    </w:p>
    <w:p w:rsidR="00EB7808" w:rsidRPr="002F62EE" w:rsidRDefault="00EB7808" w:rsidP="001B2E2C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 xml:space="preserve">2.1.2. заключение соглашения между </w:t>
      </w:r>
      <w:r>
        <w:rPr>
          <w:color w:val="000000"/>
          <w:sz w:val="28"/>
          <w:szCs w:val="28"/>
        </w:rPr>
        <w:t>МО «Сокрутовский сельсовет»</w:t>
      </w:r>
      <w:r w:rsidRPr="002F62EE"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</w:rPr>
        <w:t xml:space="preserve">МО «Ахтубинский район» </w:t>
      </w:r>
      <w:r w:rsidRPr="002F62EE">
        <w:rPr>
          <w:color w:val="000000"/>
          <w:sz w:val="28"/>
          <w:szCs w:val="28"/>
        </w:rPr>
        <w:t>о передаче и принятии части полномочий по вопросам местного значения.</w:t>
      </w:r>
    </w:p>
    <w:p w:rsidR="00EB7808" w:rsidRPr="002F62EE" w:rsidRDefault="00EB7808" w:rsidP="001B2E2C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 xml:space="preserve">2.2. Объем средств и целевое назначение межбюджетных трансфертов утверждаются решением Совета </w:t>
      </w:r>
      <w:r>
        <w:rPr>
          <w:color w:val="000000"/>
          <w:sz w:val="28"/>
          <w:szCs w:val="28"/>
        </w:rPr>
        <w:t>МО «Сокрутовский сельсовет»</w:t>
      </w:r>
      <w:r w:rsidRPr="002F62EE">
        <w:rPr>
          <w:color w:val="000000"/>
          <w:sz w:val="28"/>
          <w:szCs w:val="28"/>
        </w:rPr>
        <w:t xml:space="preserve"> в бюджете на очередной финансовый год (очередной финансовый год и плановый период), а также посредством внесения изменений в решение о бюджете текущего года.</w:t>
      </w:r>
    </w:p>
    <w:p w:rsidR="00EB7808" w:rsidRPr="002F62EE" w:rsidRDefault="00EB7808" w:rsidP="001B2E2C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>2.3. Межбюджетные трансферты предоставляются в пределах бюджетных ассигнований и лимитов бюджетных обязательств, утвержденных сводной бюджетной росписью бюджета поселения на основании соглашения о передаче части полномочий.</w:t>
      </w:r>
    </w:p>
    <w:p w:rsidR="00EB7808" w:rsidRPr="00F95EBA" w:rsidRDefault="00EB7808" w:rsidP="001B2E2C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>2.4. Межбюджетные трансферты, передаваемые бюджету</w:t>
      </w:r>
      <w:r w:rsidRPr="00446B7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 «Ахтубинский район»</w:t>
      </w:r>
      <w:r w:rsidRPr="002F62EE">
        <w:rPr>
          <w:color w:val="000000"/>
          <w:sz w:val="28"/>
          <w:szCs w:val="28"/>
        </w:rPr>
        <w:t xml:space="preserve">, учитываются районом в составе доходов согласно бюджетной </w:t>
      </w:r>
      <w:r w:rsidRPr="00F95EBA">
        <w:rPr>
          <w:color w:val="000000"/>
          <w:sz w:val="28"/>
          <w:szCs w:val="28"/>
        </w:rPr>
        <w:t>классификации, а также направляются и расходуются по целевому назначению.</w:t>
      </w:r>
    </w:p>
    <w:p w:rsidR="00EB7808" w:rsidRPr="002F62EE" w:rsidRDefault="00EB7808" w:rsidP="001B2E2C">
      <w:pPr>
        <w:shd w:val="clear" w:color="auto" w:fill="FFFFFF"/>
        <w:spacing w:before="150" w:after="150"/>
        <w:jc w:val="center"/>
        <w:rPr>
          <w:color w:val="000000"/>
          <w:sz w:val="28"/>
          <w:szCs w:val="28"/>
        </w:rPr>
      </w:pPr>
      <w:r w:rsidRPr="00F95EBA">
        <w:rPr>
          <w:b/>
          <w:bCs/>
          <w:color w:val="000000"/>
          <w:sz w:val="28"/>
          <w:szCs w:val="28"/>
        </w:rPr>
        <w:t>3. Контроль за использованием межбюджетных трансфертов</w:t>
      </w:r>
    </w:p>
    <w:p w:rsidR="00EB7808" w:rsidRPr="002F62EE" w:rsidRDefault="00EB7808" w:rsidP="004D081E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 xml:space="preserve">3.1. Органы </w:t>
      </w:r>
      <w:r>
        <w:rPr>
          <w:color w:val="000000"/>
          <w:sz w:val="28"/>
          <w:szCs w:val="28"/>
        </w:rPr>
        <w:t>муниципального образования «Ахтубинский район»</w:t>
      </w:r>
      <w:r w:rsidRPr="002F62EE">
        <w:rPr>
          <w:color w:val="000000"/>
          <w:sz w:val="28"/>
          <w:szCs w:val="28"/>
        </w:rPr>
        <w:t xml:space="preserve"> в сроки и формах, установленных в соглашении о передаче осуществления части полномочий по решению вопросов местного значения поселения, представляют органам местного самоуправления </w:t>
      </w:r>
      <w:r>
        <w:rPr>
          <w:color w:val="000000"/>
          <w:sz w:val="28"/>
          <w:szCs w:val="28"/>
        </w:rPr>
        <w:t>МО «Сокрутовский сельсовет»</w:t>
      </w:r>
      <w:r w:rsidRPr="002F62EE">
        <w:rPr>
          <w:color w:val="000000"/>
          <w:sz w:val="28"/>
          <w:szCs w:val="28"/>
        </w:rPr>
        <w:t xml:space="preserve"> отчет о расходовании средств иных межбюджетных трансфертов согласно приложению к Порядку.</w:t>
      </w:r>
    </w:p>
    <w:p w:rsidR="00EB7808" w:rsidRPr="002F62EE" w:rsidRDefault="00EB7808" w:rsidP="004C46A4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 xml:space="preserve">3.2. Органы местного самоуправления </w:t>
      </w:r>
      <w:r>
        <w:rPr>
          <w:color w:val="000000"/>
          <w:sz w:val="28"/>
          <w:szCs w:val="28"/>
        </w:rPr>
        <w:t>МО «Ахтубинский район»</w:t>
      </w:r>
      <w:r w:rsidRPr="002F62EE">
        <w:rPr>
          <w:color w:val="000000"/>
          <w:sz w:val="28"/>
          <w:szCs w:val="28"/>
        </w:rPr>
        <w:t xml:space="preserve"> несут ответственность за нецелевое использование иных межбюджетных трансфертов, полученных из бюджета </w:t>
      </w:r>
      <w:r>
        <w:rPr>
          <w:color w:val="000000"/>
          <w:sz w:val="28"/>
          <w:szCs w:val="28"/>
        </w:rPr>
        <w:t>МО «Сокрутовский сельсовет»</w:t>
      </w:r>
      <w:r w:rsidRPr="002F62EE">
        <w:rPr>
          <w:color w:val="000000"/>
          <w:sz w:val="28"/>
          <w:szCs w:val="28"/>
        </w:rPr>
        <w:t>, и достоверность представляемых отчетов.</w:t>
      </w:r>
    </w:p>
    <w:p w:rsidR="00EB7808" w:rsidRPr="002F62EE" w:rsidRDefault="00EB7808" w:rsidP="00B54644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4D081E">
        <w:rPr>
          <w:color w:val="000000"/>
          <w:sz w:val="28"/>
          <w:szCs w:val="28"/>
        </w:rPr>
        <w:t>3</w:t>
      </w:r>
      <w:r w:rsidRPr="002F62EE">
        <w:rPr>
          <w:color w:val="000000"/>
          <w:sz w:val="28"/>
          <w:szCs w:val="28"/>
        </w:rPr>
        <w:t xml:space="preserve">.3. Иные межбюджетные трансферты, имеющие целевое назначение, не использованные в текущем финансовом году, могут использоваться в очередном финансовом году на те же цели при наличии потребности в указанных трансфертах в соответствии с решением о бюджете </w:t>
      </w:r>
      <w:r>
        <w:rPr>
          <w:color w:val="000000"/>
          <w:sz w:val="28"/>
          <w:szCs w:val="28"/>
        </w:rPr>
        <w:t>МО «Сокрутовский сельсовет»</w:t>
      </w:r>
      <w:r w:rsidRPr="002F62EE">
        <w:rPr>
          <w:color w:val="000000"/>
          <w:sz w:val="28"/>
          <w:szCs w:val="28"/>
        </w:rPr>
        <w:t xml:space="preserve"> на основании уведомлений по расчетам между бюджетами по межбюджетным трансфертам.</w:t>
      </w:r>
    </w:p>
    <w:p w:rsidR="00EB7808" w:rsidRPr="002F62EE" w:rsidRDefault="00EB7808" w:rsidP="00B54644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 xml:space="preserve">При отсутствии потребности в указанных трансфертах не использованные по состоянию на 1 января очередного финансового года иные межбюджетные трансферты подлежат возврату в бюджет </w:t>
      </w:r>
      <w:r>
        <w:rPr>
          <w:color w:val="000000"/>
          <w:sz w:val="28"/>
          <w:szCs w:val="28"/>
        </w:rPr>
        <w:t>МО «Сокрутовский сельсовет»</w:t>
      </w:r>
      <w:r w:rsidRPr="002F62EE">
        <w:rPr>
          <w:color w:val="000000"/>
          <w:sz w:val="28"/>
          <w:szCs w:val="28"/>
        </w:rPr>
        <w:t xml:space="preserve"> в срок до 1 февраля следующего за отчетным годом.</w:t>
      </w:r>
    </w:p>
    <w:p w:rsidR="00EB7808" w:rsidRDefault="00EB7808" w:rsidP="00B54644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 xml:space="preserve">3.4. Контроль за расходованием межбюджетных трансфертов в пределах своих полномочий осуществляет бухгалтерия  администрации </w:t>
      </w:r>
      <w:r>
        <w:rPr>
          <w:color w:val="000000"/>
          <w:sz w:val="28"/>
          <w:szCs w:val="28"/>
        </w:rPr>
        <w:t>МО «Сокрутовский сельсовет»</w:t>
      </w:r>
      <w:r w:rsidRPr="002F62EE">
        <w:rPr>
          <w:color w:val="000000"/>
          <w:sz w:val="28"/>
          <w:szCs w:val="28"/>
        </w:rPr>
        <w:t>.</w:t>
      </w:r>
    </w:p>
    <w:p w:rsidR="00EB7808" w:rsidRDefault="00EB7808" w:rsidP="00B54644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</w:p>
    <w:p w:rsidR="00EB7808" w:rsidRDefault="00EB7808" w:rsidP="00B54644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</w:p>
    <w:p w:rsidR="00EB7808" w:rsidRDefault="00EB7808" w:rsidP="00B54644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</w:p>
    <w:p w:rsidR="00EB7808" w:rsidRDefault="00EB7808" w:rsidP="00B54644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  <w:bookmarkStart w:id="1" w:name="_GoBack"/>
      <w:bookmarkEnd w:id="1"/>
      <w:r>
        <w:rPr>
          <w:color w:val="000000"/>
          <w:sz w:val="28"/>
          <w:szCs w:val="28"/>
        </w:rPr>
        <w:t>Верно:</w:t>
      </w:r>
    </w:p>
    <w:p w:rsidR="00EB7808" w:rsidRDefault="00EB7808" w:rsidP="00B54644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</w:p>
    <w:p w:rsidR="00EB7808" w:rsidRDefault="00EB7808" w:rsidP="00B54644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</w:p>
    <w:p w:rsidR="00EB7808" w:rsidRDefault="00EB7808" w:rsidP="00B54644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</w:p>
    <w:p w:rsidR="00EB7808" w:rsidRDefault="00EB7808" w:rsidP="00B54644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</w:p>
    <w:p w:rsidR="00EB7808" w:rsidRDefault="00EB7808" w:rsidP="00B54644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</w:p>
    <w:p w:rsidR="00EB7808" w:rsidRDefault="00EB7808" w:rsidP="00B54644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</w:p>
    <w:p w:rsidR="00EB7808" w:rsidRDefault="00EB7808" w:rsidP="00B54644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</w:p>
    <w:p w:rsidR="00EB7808" w:rsidRDefault="00EB7808" w:rsidP="00B54644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EB7808" w:rsidRDefault="00EB7808" w:rsidP="00B54644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EB7808" w:rsidRDefault="00EB7808" w:rsidP="00B54644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EB7808" w:rsidRDefault="00EB7808" w:rsidP="00B54644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EB7808" w:rsidRPr="002F62EE" w:rsidRDefault="00EB7808" w:rsidP="00B54644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</w:t>
      </w:r>
      <w:r w:rsidRPr="002F62EE">
        <w:rPr>
          <w:color w:val="000000"/>
          <w:sz w:val="28"/>
          <w:szCs w:val="28"/>
        </w:rPr>
        <w:t>иложение</w:t>
      </w:r>
    </w:p>
    <w:p w:rsidR="00EB7808" w:rsidRPr="002F62EE" w:rsidRDefault="00EB7808" w:rsidP="00B54644">
      <w:pPr>
        <w:shd w:val="clear" w:color="auto" w:fill="FFFFFF"/>
        <w:jc w:val="right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>к Порядку предоставления иных</w:t>
      </w:r>
    </w:p>
    <w:p w:rsidR="00EB7808" w:rsidRPr="002F62EE" w:rsidRDefault="00EB7808" w:rsidP="00B54644">
      <w:pPr>
        <w:shd w:val="clear" w:color="auto" w:fill="FFFFFF"/>
        <w:jc w:val="right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>межбюджетных трансфертов из бюджета</w:t>
      </w:r>
    </w:p>
    <w:p w:rsidR="00EB7808" w:rsidRPr="002F62EE" w:rsidRDefault="00EB7808" w:rsidP="00B54644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 «Сокрутовский сельсовет»</w:t>
      </w:r>
    </w:p>
    <w:p w:rsidR="00EB7808" w:rsidRPr="002F62EE" w:rsidRDefault="00EB7808" w:rsidP="00B54644">
      <w:pPr>
        <w:shd w:val="clear" w:color="auto" w:fill="FFFFFF"/>
        <w:jc w:val="right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 xml:space="preserve">бюджету </w:t>
      </w:r>
      <w:r>
        <w:rPr>
          <w:color w:val="000000"/>
          <w:sz w:val="28"/>
          <w:szCs w:val="28"/>
        </w:rPr>
        <w:t>МО «Ахтубинский район»</w:t>
      </w:r>
    </w:p>
    <w:p w:rsidR="00EB7808" w:rsidRPr="002F62EE" w:rsidRDefault="00EB7808" w:rsidP="00B54644">
      <w:pPr>
        <w:shd w:val="clear" w:color="auto" w:fill="FFFFFF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> </w:t>
      </w:r>
    </w:p>
    <w:p w:rsidR="00EB7808" w:rsidRPr="002F62EE" w:rsidRDefault="00EB7808" w:rsidP="00B54644">
      <w:pPr>
        <w:shd w:val="clear" w:color="auto" w:fill="FFFFFF"/>
        <w:spacing w:before="150" w:after="150"/>
        <w:jc w:val="center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> </w:t>
      </w:r>
    </w:p>
    <w:p w:rsidR="00EB7808" w:rsidRPr="002F62EE" w:rsidRDefault="00EB7808" w:rsidP="00B54644">
      <w:pPr>
        <w:shd w:val="clear" w:color="auto" w:fill="FFFFFF"/>
        <w:spacing w:before="150" w:after="150"/>
        <w:jc w:val="center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>ОТЧЕТ</w:t>
      </w:r>
    </w:p>
    <w:p w:rsidR="00EB7808" w:rsidRPr="002F62EE" w:rsidRDefault="00EB7808" w:rsidP="00B54644">
      <w:pPr>
        <w:shd w:val="clear" w:color="auto" w:fill="FFFFFF"/>
        <w:spacing w:before="150" w:after="150"/>
        <w:jc w:val="center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>о расходовании средств межбюджетных трансфертов</w:t>
      </w:r>
    </w:p>
    <w:p w:rsidR="00EB7808" w:rsidRPr="002F62EE" w:rsidRDefault="00EB7808" w:rsidP="00B54644">
      <w:pPr>
        <w:shd w:val="clear" w:color="auto" w:fill="FFFFFF"/>
        <w:spacing w:before="150" w:after="15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 «Ахтубинский район»</w:t>
      </w:r>
      <w:r w:rsidRPr="002F62EE">
        <w:rPr>
          <w:color w:val="000000"/>
          <w:sz w:val="28"/>
          <w:szCs w:val="28"/>
        </w:rPr>
        <w:t xml:space="preserve"> за ___________ 20___ год</w:t>
      </w:r>
    </w:p>
    <w:p w:rsidR="00EB7808" w:rsidRPr="002F62EE" w:rsidRDefault="00EB7808" w:rsidP="00B54644">
      <w:pPr>
        <w:shd w:val="clear" w:color="auto" w:fill="FFFFFF"/>
        <w:spacing w:before="150" w:after="150"/>
        <w:rPr>
          <w:color w:val="000000"/>
        </w:rPr>
      </w:pPr>
      <w:r w:rsidRPr="002F62EE">
        <w:rPr>
          <w:color w:val="000000"/>
        </w:rPr>
        <w:t> </w:t>
      </w:r>
    </w:p>
    <w:tbl>
      <w:tblPr>
        <w:tblW w:w="5006" w:type="pct"/>
        <w:tblCellSpacing w:w="0" w:type="dxa"/>
        <w:tblCellMar>
          <w:left w:w="0" w:type="dxa"/>
          <w:right w:w="0" w:type="dxa"/>
        </w:tblCellMar>
        <w:tblLook w:val="00A0"/>
      </w:tblPr>
      <w:tblGrid>
        <w:gridCol w:w="1333"/>
        <w:gridCol w:w="870"/>
        <w:gridCol w:w="637"/>
        <w:gridCol w:w="735"/>
        <w:gridCol w:w="1568"/>
        <w:gridCol w:w="1409"/>
        <w:gridCol w:w="637"/>
        <w:gridCol w:w="884"/>
        <w:gridCol w:w="88"/>
        <w:gridCol w:w="2076"/>
      </w:tblGrid>
      <w:tr w:rsidR="00EB7808" w:rsidRPr="002F62EE" w:rsidTr="00B54644">
        <w:trPr>
          <w:tblCellSpacing w:w="0" w:type="dxa"/>
        </w:trPr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B7808" w:rsidRPr="002F62EE" w:rsidRDefault="00EB7808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Цель, наименова-ние расходного полномочия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808" w:rsidRPr="002F62EE" w:rsidRDefault="00EB7808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Код расхода КФСР, КЦСР,</w:t>
            </w:r>
          </w:p>
          <w:p w:rsidR="00EB7808" w:rsidRPr="002F62EE" w:rsidRDefault="00EB7808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КВР, КОСГУ</w:t>
            </w: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808" w:rsidRPr="002F62EE" w:rsidRDefault="00EB7808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Поступило средств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808" w:rsidRPr="002F62EE" w:rsidRDefault="00EB7808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Утверждено бюджетных ассигнований, всего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B7808" w:rsidRPr="002F62EE" w:rsidRDefault="00EB7808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Лимиты бюджетных обязательств на отчетный период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808" w:rsidRPr="002F62EE" w:rsidRDefault="00EB7808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Кассовое исполнение</w:t>
            </w:r>
          </w:p>
        </w:tc>
        <w:tc>
          <w:tcPr>
            <w:tcW w:w="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B7808" w:rsidRPr="002F62EE" w:rsidRDefault="00EB7808">
            <w:pPr>
              <w:rPr>
                <w:color w:val="000000"/>
              </w:rPr>
            </w:pPr>
          </w:p>
          <w:p w:rsidR="00EB7808" w:rsidRPr="002F62EE" w:rsidRDefault="00EB7808">
            <w:pPr>
              <w:spacing w:before="150" w:after="150"/>
              <w:jc w:val="center"/>
              <w:rPr>
                <w:color w:val="000000"/>
              </w:rPr>
            </w:pPr>
          </w:p>
        </w:tc>
        <w:tc>
          <w:tcPr>
            <w:tcW w:w="101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808" w:rsidRPr="002F62EE" w:rsidRDefault="00EB7808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Неиспользованные назначе-ния</w:t>
            </w:r>
          </w:p>
        </w:tc>
      </w:tr>
      <w:tr w:rsidR="00EB7808" w:rsidRPr="002F62EE" w:rsidTr="00B5464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B7808" w:rsidRPr="002F62EE" w:rsidRDefault="00EB7808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808" w:rsidRPr="002F62EE" w:rsidRDefault="00EB7808">
            <w:pPr>
              <w:rPr>
                <w:color w:val="000000"/>
              </w:rPr>
            </w:pP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B7808" w:rsidRPr="002F62EE" w:rsidRDefault="00EB7808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Всего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B7808" w:rsidRPr="002F62EE" w:rsidRDefault="00EB7808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В отчет-ном перио-де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808" w:rsidRPr="002F62EE" w:rsidRDefault="00EB7808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B7808" w:rsidRPr="002F62EE" w:rsidRDefault="00EB7808">
            <w:pPr>
              <w:rPr>
                <w:color w:val="000000"/>
              </w:rPr>
            </w:pP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B7808" w:rsidRPr="002F62EE" w:rsidRDefault="00EB7808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 xml:space="preserve">       Всего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808" w:rsidRPr="002F62EE" w:rsidRDefault="00EB7808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В    отчет ном пери оде</w:t>
            </w:r>
          </w:p>
        </w:tc>
        <w:tc>
          <w:tcPr>
            <w:tcW w:w="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B7808" w:rsidRPr="002F62EE" w:rsidRDefault="00EB7808">
            <w:pPr>
              <w:spacing w:before="150" w:after="15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808" w:rsidRPr="002F62EE" w:rsidRDefault="00EB7808">
            <w:pPr>
              <w:rPr>
                <w:color w:val="000000"/>
              </w:rPr>
            </w:pPr>
          </w:p>
        </w:tc>
      </w:tr>
      <w:tr w:rsidR="00EB7808" w:rsidRPr="002F62EE" w:rsidTr="00B54644">
        <w:trPr>
          <w:tblCellSpacing w:w="0" w:type="dxa"/>
        </w:trPr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B7808" w:rsidRPr="002F62EE" w:rsidRDefault="00EB7808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B7808" w:rsidRPr="002F62EE" w:rsidRDefault="00EB7808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808" w:rsidRPr="002F62EE" w:rsidRDefault="00EB7808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3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808" w:rsidRPr="002F62EE" w:rsidRDefault="00EB7808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4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808" w:rsidRPr="002F62EE" w:rsidRDefault="00EB7808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5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B7808" w:rsidRPr="002F62EE" w:rsidRDefault="00EB7808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B7808" w:rsidRPr="002F62EE" w:rsidRDefault="00EB7808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7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808" w:rsidRPr="002F62EE" w:rsidRDefault="00EB7808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8</w:t>
            </w:r>
          </w:p>
        </w:tc>
        <w:tc>
          <w:tcPr>
            <w:tcW w:w="1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808" w:rsidRPr="002F62EE" w:rsidRDefault="00EB7808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9</w:t>
            </w:r>
          </w:p>
        </w:tc>
      </w:tr>
    </w:tbl>
    <w:p w:rsidR="00EB7808" w:rsidRDefault="00EB7808" w:rsidP="00B54644">
      <w:pPr>
        <w:pStyle w:val="ConsNormal"/>
        <w:jc w:val="both"/>
        <w:rPr>
          <w:rFonts w:ascii="Times New Roman" w:hAnsi="Times New Roman" w:cs="Times New Roman"/>
          <w:sz w:val="22"/>
          <w:szCs w:val="22"/>
        </w:rPr>
      </w:pPr>
    </w:p>
    <w:p w:rsidR="00EB7808" w:rsidRDefault="00EB7808" w:rsidP="00B54644">
      <w:pPr>
        <w:pStyle w:val="ConsNormal"/>
        <w:jc w:val="both"/>
        <w:rPr>
          <w:rFonts w:ascii="Times New Roman" w:hAnsi="Times New Roman" w:cs="Times New Roman"/>
          <w:sz w:val="22"/>
          <w:szCs w:val="22"/>
        </w:rPr>
      </w:pPr>
    </w:p>
    <w:p w:rsidR="00EB7808" w:rsidRDefault="00EB7808" w:rsidP="00B54644">
      <w:pPr>
        <w:pStyle w:val="ConsNormal"/>
        <w:jc w:val="both"/>
        <w:rPr>
          <w:rFonts w:ascii="Times New Roman" w:hAnsi="Times New Roman" w:cs="Times New Roman"/>
          <w:sz w:val="22"/>
          <w:szCs w:val="22"/>
        </w:rPr>
      </w:pPr>
    </w:p>
    <w:p w:rsidR="00EB7808" w:rsidRDefault="00EB7808" w:rsidP="00B54644">
      <w:pPr>
        <w:pStyle w:val="ConsNormal"/>
        <w:jc w:val="both"/>
        <w:rPr>
          <w:rFonts w:ascii="Times New Roman" w:hAnsi="Times New Roman" w:cs="Times New Roman"/>
          <w:sz w:val="22"/>
          <w:szCs w:val="22"/>
        </w:rPr>
      </w:pPr>
    </w:p>
    <w:p w:rsidR="00EB7808" w:rsidRDefault="00EB7808"/>
    <w:sectPr w:rsidR="00EB7808" w:rsidSect="001B2E2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D077551"/>
    <w:multiLevelType w:val="hybridMultilevel"/>
    <w:tmpl w:val="C70A50A2"/>
    <w:lvl w:ilvl="0" w:tplc="A7E451B4">
      <w:start w:val="1"/>
      <w:numFmt w:val="decimal"/>
      <w:lvlText w:val="%1."/>
      <w:lvlJc w:val="left"/>
      <w:pPr>
        <w:ind w:left="125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4644"/>
    <w:rsid w:val="00071946"/>
    <w:rsid w:val="000B6936"/>
    <w:rsid w:val="0016650A"/>
    <w:rsid w:val="001A07DC"/>
    <w:rsid w:val="001B2E2C"/>
    <w:rsid w:val="001C45E5"/>
    <w:rsid w:val="001F6FA1"/>
    <w:rsid w:val="00246CAD"/>
    <w:rsid w:val="002727BB"/>
    <w:rsid w:val="002C3A3F"/>
    <w:rsid w:val="002F62EE"/>
    <w:rsid w:val="003C362C"/>
    <w:rsid w:val="003F4F50"/>
    <w:rsid w:val="00405BE6"/>
    <w:rsid w:val="004210E8"/>
    <w:rsid w:val="00446B72"/>
    <w:rsid w:val="004976EC"/>
    <w:rsid w:val="004C46A4"/>
    <w:rsid w:val="004D081E"/>
    <w:rsid w:val="004D20BF"/>
    <w:rsid w:val="00590A1F"/>
    <w:rsid w:val="005A1547"/>
    <w:rsid w:val="005E7A01"/>
    <w:rsid w:val="005F67CD"/>
    <w:rsid w:val="00644CFF"/>
    <w:rsid w:val="006F7797"/>
    <w:rsid w:val="007212DC"/>
    <w:rsid w:val="007279E7"/>
    <w:rsid w:val="00735875"/>
    <w:rsid w:val="007E031A"/>
    <w:rsid w:val="007E5ABE"/>
    <w:rsid w:val="007E63F6"/>
    <w:rsid w:val="00834915"/>
    <w:rsid w:val="008504FA"/>
    <w:rsid w:val="008D7383"/>
    <w:rsid w:val="00901A7B"/>
    <w:rsid w:val="0094208B"/>
    <w:rsid w:val="00955B29"/>
    <w:rsid w:val="0098653A"/>
    <w:rsid w:val="009A08FE"/>
    <w:rsid w:val="00A05C58"/>
    <w:rsid w:val="00A77BDA"/>
    <w:rsid w:val="00B2756D"/>
    <w:rsid w:val="00B353B2"/>
    <w:rsid w:val="00B51191"/>
    <w:rsid w:val="00B54644"/>
    <w:rsid w:val="00B854FC"/>
    <w:rsid w:val="00B9193F"/>
    <w:rsid w:val="00BA00A8"/>
    <w:rsid w:val="00C50A3D"/>
    <w:rsid w:val="00C6228A"/>
    <w:rsid w:val="00D00075"/>
    <w:rsid w:val="00D244D2"/>
    <w:rsid w:val="00D90641"/>
    <w:rsid w:val="00E306AC"/>
    <w:rsid w:val="00E63E52"/>
    <w:rsid w:val="00E94F7A"/>
    <w:rsid w:val="00EB7808"/>
    <w:rsid w:val="00F5699C"/>
    <w:rsid w:val="00F67A3B"/>
    <w:rsid w:val="00F903A8"/>
    <w:rsid w:val="00F95EBA"/>
    <w:rsid w:val="00FC6C14"/>
    <w:rsid w:val="00FF5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644"/>
    <w:rPr>
      <w:rFonts w:ascii="Times New Roman" w:eastAsia="Times New Roman" w:hAnsi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FF5504"/>
    <w:pPr>
      <w:keepNext/>
      <w:numPr>
        <w:ilvl w:val="4"/>
        <w:numId w:val="1"/>
      </w:numPr>
      <w:ind w:left="0" w:firstLine="709"/>
      <w:jc w:val="center"/>
      <w:outlineLvl w:val="4"/>
    </w:pPr>
    <w:rPr>
      <w:b/>
      <w:bCs/>
      <w:color w:val="000000"/>
      <w:sz w:val="28"/>
      <w:szCs w:val="28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FF5504"/>
    <w:rPr>
      <w:rFonts w:ascii="Times New Roman" w:hAnsi="Times New Roman" w:cs="Times New Roman"/>
      <w:b/>
      <w:bCs/>
      <w:color w:val="000000"/>
      <w:sz w:val="28"/>
      <w:szCs w:val="28"/>
      <w:lang w:eastAsia="ar-SA" w:bidi="ar-SA"/>
    </w:rPr>
  </w:style>
  <w:style w:type="paragraph" w:styleId="NormalWeb">
    <w:name w:val="Normal (Web)"/>
    <w:basedOn w:val="Normal"/>
    <w:uiPriority w:val="99"/>
    <w:semiHidden/>
    <w:rsid w:val="00B54644"/>
    <w:pPr>
      <w:spacing w:before="100" w:beforeAutospacing="1" w:after="100" w:afterAutospacing="1"/>
    </w:pPr>
  </w:style>
  <w:style w:type="paragraph" w:customStyle="1" w:styleId="ConsNormal">
    <w:name w:val="ConsNormal"/>
    <w:uiPriority w:val="99"/>
    <w:rsid w:val="00B5464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NoSpacing">
    <w:name w:val="No Spacing"/>
    <w:uiPriority w:val="99"/>
    <w:qFormat/>
    <w:rsid w:val="009A08FE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C3A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1191"/>
    <w:rPr>
      <w:rFonts w:ascii="Times New Roman" w:hAnsi="Times New Roman" w:cs="Times New Roman"/>
      <w:sz w:val="2"/>
    </w:rPr>
  </w:style>
  <w:style w:type="paragraph" w:customStyle="1" w:styleId="ConsPlusTitle">
    <w:name w:val="ConsPlusTitle"/>
    <w:uiPriority w:val="99"/>
    <w:rsid w:val="00FF5504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table" w:styleId="TableGrid">
    <w:name w:val="Table Grid"/>
    <w:basedOn w:val="TableNormal"/>
    <w:uiPriority w:val="99"/>
    <w:locked/>
    <w:rsid w:val="00FF550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FF5504"/>
    <w:pPr>
      <w:spacing w:after="120"/>
    </w:pPr>
    <w:rPr>
      <w:sz w:val="28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F5504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21">
    <w:name w:val="Основной текст с отступом 21"/>
    <w:basedOn w:val="Normal"/>
    <w:uiPriority w:val="99"/>
    <w:rsid w:val="00FF5504"/>
    <w:pPr>
      <w:keepNext/>
      <w:ind w:firstLine="709"/>
      <w:jc w:val="both"/>
    </w:pPr>
    <w:rPr>
      <w:color w:val="000000"/>
      <w:sz w:val="28"/>
      <w:szCs w:val="28"/>
      <w:lang w:eastAsia="ar-SA"/>
    </w:rPr>
  </w:style>
  <w:style w:type="character" w:customStyle="1" w:styleId="extended-textshort">
    <w:name w:val="extended-text__short"/>
    <w:basedOn w:val="DefaultParagraphFont"/>
    <w:uiPriority w:val="99"/>
    <w:rsid w:val="00B9193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69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5</Pages>
  <Words>1072</Words>
  <Characters>6115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СОВЕТ МУНИЦИПАЛЬНОГО ОБРАЗОВАНИЯ</dc:title>
  <dc:subject/>
  <dc:creator>1</dc:creator>
  <cp:keywords/>
  <dc:description/>
  <cp:lastModifiedBy>User</cp:lastModifiedBy>
  <cp:revision>5</cp:revision>
  <cp:lastPrinted>2016-11-07T06:03:00Z</cp:lastPrinted>
  <dcterms:created xsi:type="dcterms:W3CDTF">2018-11-22T05:10:00Z</dcterms:created>
  <dcterms:modified xsi:type="dcterms:W3CDTF">2018-11-27T09:28:00Z</dcterms:modified>
</cp:coreProperties>
</file>